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доверенности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Оказание 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(три)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"31395" \displaced</w:instrText>
              <w:fldChar w:fldCharType="separate"/>
            </w: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fldChar w:fldCharType="end"/>
            </w:r>
          </w:p>
          <w:p>
            <w:pPr>
              <w:pStyle w:val="LBBodyText1"/>
            </w:pP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50 000 (Пятьдесят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0,5%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59 280 (Пятьдесят девять тысяч двести восемьдесят)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30.08.2028</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"29590" \displaced</w:instrText>
        <w:fldChar w:fldCharType="separate"/>
      </w:r>
      <w:r>
        <w:rPr>
          <w:lang w:val="ru-RU"/>
        </w:rPr>
        <w:t xml:space="preserve">оказать Услуги лично;</w:t>
      </w:r>
      <w:r>
        <w:rPr>
          <w:lang w:val="ru-RU"/>
        </w:rPr>
        <w:fldChar w:fldCharType="end"/>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10%</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454000, Челябинская обл, г Челябинск</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745343001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40502810321240000006</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Телефон: 8 (343) 227-04-45, </w:t>
            </w:r>
          </w:p>
          <w:p>
            <w:pPr>
              <w:pStyle w:val="LBBodyText1"/>
              <w:jc w:val="left"/>
            </w:pPr>
            <w:r>
              <w:t xml:space="preserve">Факс: 8 (343) 355-47-22</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E-mail: office-R56@russianpost.ru</w:t>
            </w:r>
          </w:p>
          <w:p>
            <w:pPr>
              <w:pStyle w:val="LBBodyText1"/>
              <w:jc w:val="left"/>
            </w:pPr>
            <w:r>
              <w:t xml:space="preserve">E-mail: Alexey.Shitov@russianpost.ru</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техническое обслуживание и текущий ремонт средств обеспечения пожарной безопасности и пожаротушения</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условная единица (обслуживание одного объекта в месяц)</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624</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 xml:space="preserve">Отделения почтовой связи</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Места оказания услуг определены п. 3.4 Технического задания (Приложение № 1 к Договору)</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Троицкого, Южноуральского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Alexey.Shitov</cp:lastModifiedBy>
  <dcterms:created xsi:type="dcterms:W3CDTF">2026-02-01T21:23:00+03:00</dcterms:created>
  <dcterms:modified xsi:type="dcterms:W3CDTF">2026-06-16T08:45:25.103+05:00</dcterms:modified>
  <dc:title>Пустой шаблон со стилями</dc:title>
  <cp:keywords>Шаблон;Пустой;Стили</cp:keywords>
  <cp:revision>1</cp:revision>
  <cp:lastPrinted>2014-05-26T14:27:00Z</cp:lastPrinted>
</cp:coreProperties>
</file>